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716" w:rsidRDefault="004C72C1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b/>
          <w:sz w:val="32"/>
          <w:szCs w:val="32"/>
          <w:u w:val="thick"/>
        </w:rPr>
        <w:t>BLUEBERRY MUFFINS</w:t>
      </w:r>
    </w:p>
    <w:p w:rsidR="00E81166" w:rsidRDefault="004C72C1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Oven:  400 degrees   Bake:  20 to 25 minutes</w:t>
      </w:r>
    </w:p>
    <w:p w:rsidR="00213DC2" w:rsidRPr="00213DC2" w:rsidRDefault="00E81166" w:rsidP="002F63A1">
      <w:pPr>
        <w:jc w:val="center"/>
        <w:rPr>
          <w:rFonts w:ascii="Lucida Handwriting" w:hAnsi="Lucida Handwriting"/>
          <w:sz w:val="32"/>
          <w:szCs w:val="32"/>
          <w:u w:val="single"/>
        </w:rPr>
      </w:pPr>
      <w:r>
        <w:rPr>
          <w:rFonts w:ascii="Lucida Handwriting" w:hAnsi="Lucida Handwriting"/>
          <w:sz w:val="32"/>
          <w:szCs w:val="32"/>
          <w:u w:val="single"/>
        </w:rPr>
        <w:t>B</w:t>
      </w:r>
      <w:r w:rsidR="00213DC2">
        <w:rPr>
          <w:rFonts w:ascii="Lucida Handwriting" w:hAnsi="Lucida Handwriting"/>
          <w:sz w:val="32"/>
          <w:szCs w:val="32"/>
          <w:u w:val="single"/>
        </w:rPr>
        <w:t>atter</w:t>
      </w:r>
    </w:p>
    <w:p w:rsidR="004C72C1" w:rsidRDefault="004C72C1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½ cups flour</w:t>
      </w:r>
    </w:p>
    <w:p w:rsidR="004C72C1" w:rsidRDefault="004C72C1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¾ cup sugar</w:t>
      </w:r>
    </w:p>
    <w:p w:rsidR="004C72C1" w:rsidRDefault="004C72C1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½ teaspoon salt</w:t>
      </w:r>
    </w:p>
    <w:p w:rsidR="004C72C1" w:rsidRDefault="004C72C1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teaspoons baking powder</w:t>
      </w:r>
    </w:p>
    <w:p w:rsidR="004C72C1" w:rsidRDefault="004C72C1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1/3 cup vegetable oil</w:t>
      </w:r>
    </w:p>
    <w:p w:rsidR="004C72C1" w:rsidRDefault="004C72C1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egg</w:t>
      </w:r>
    </w:p>
    <w:p w:rsidR="004C72C1" w:rsidRDefault="004C72C1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milk</w:t>
      </w:r>
    </w:p>
    <w:p w:rsidR="004C72C1" w:rsidRDefault="004C72C1" w:rsidP="004C72C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cup blueberries</w:t>
      </w:r>
    </w:p>
    <w:p w:rsidR="00E81166" w:rsidRDefault="00213DC2" w:rsidP="004C72C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Combine flour, sugar, salt and baking powder.</w:t>
      </w:r>
      <w:r w:rsidR="00C119AA">
        <w:rPr>
          <w:rFonts w:ascii="Lucida Handwriting" w:hAnsi="Lucida Handwriting"/>
          <w:sz w:val="32"/>
          <w:szCs w:val="32"/>
        </w:rPr>
        <w:t xml:space="preserve"> In 1 cup measure cup mix</w:t>
      </w:r>
      <w:r>
        <w:rPr>
          <w:rFonts w:ascii="Lucida Handwriting" w:hAnsi="Lucida Handwriting"/>
          <w:sz w:val="32"/>
          <w:szCs w:val="32"/>
        </w:rPr>
        <w:t xml:space="preserve"> </w:t>
      </w:r>
      <w:r w:rsidR="00C119AA">
        <w:rPr>
          <w:rFonts w:ascii="Lucida Handwriting" w:hAnsi="Lucida Handwriting"/>
          <w:sz w:val="32"/>
          <w:szCs w:val="32"/>
        </w:rPr>
        <w:t>together oil, egg, and enough milk to the 1 cup line.  Mix with flour mixture. Pour the batter in line muffin cups to the top.</w:t>
      </w:r>
    </w:p>
    <w:p w:rsidR="00213DC2" w:rsidRDefault="00213DC2" w:rsidP="004C72C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  <w:u w:val="single"/>
        </w:rPr>
        <w:t>Topping</w:t>
      </w:r>
    </w:p>
    <w:p w:rsidR="00213DC2" w:rsidRDefault="00213DC2" w:rsidP="004C72C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½ cup sugar</w:t>
      </w:r>
    </w:p>
    <w:p w:rsidR="00213DC2" w:rsidRDefault="00213DC2" w:rsidP="004C72C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1/3 cup flour</w:t>
      </w:r>
    </w:p>
    <w:p w:rsidR="00C119AA" w:rsidRDefault="00C119AA" w:rsidP="004C72C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lastRenderedPageBreak/>
        <w:t>¼ cup butter</w:t>
      </w:r>
    </w:p>
    <w:p w:rsidR="00213DC2" w:rsidRDefault="00C119AA" w:rsidP="00213DC2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 xml:space="preserve">1 ½ </w:t>
      </w:r>
      <w:r w:rsidR="00213DC2">
        <w:rPr>
          <w:rFonts w:ascii="Lucida Handwriting" w:hAnsi="Lucida Handwriting"/>
          <w:sz w:val="32"/>
          <w:szCs w:val="32"/>
        </w:rPr>
        <w:t>teaspoon cinnamon</w:t>
      </w:r>
    </w:p>
    <w:p w:rsidR="00C119AA" w:rsidRPr="00213DC2" w:rsidRDefault="00C119AA" w:rsidP="00213DC2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Mix together sugar, flour, butter and cinnamon.  Sprinkle over muffins before baking.  Bake until done.</w:t>
      </w:r>
    </w:p>
    <w:p w:rsidR="004C72C1" w:rsidRPr="004C72C1" w:rsidRDefault="004C72C1" w:rsidP="004C72C1">
      <w:pPr>
        <w:jc w:val="center"/>
        <w:rPr>
          <w:rFonts w:ascii="Lucida Handwriting" w:hAnsi="Lucida Handwriting"/>
          <w:sz w:val="32"/>
          <w:szCs w:val="32"/>
        </w:rPr>
      </w:pPr>
    </w:p>
    <w:sectPr w:rsidR="004C72C1" w:rsidRPr="004C72C1" w:rsidSect="001D27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20"/>
  <w:characterSpacingControl w:val="doNotCompress"/>
  <w:compat/>
  <w:rsids>
    <w:rsidRoot w:val="004C72C1"/>
    <w:rsid w:val="00105604"/>
    <w:rsid w:val="001D2716"/>
    <w:rsid w:val="00213DC2"/>
    <w:rsid w:val="002F63A1"/>
    <w:rsid w:val="004C72C1"/>
    <w:rsid w:val="00B24EE8"/>
    <w:rsid w:val="00C119AA"/>
    <w:rsid w:val="00E81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7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a_2\Desktop\Recip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Recipe</Template>
  <TotalTime>39</TotalTime>
  <Pages>2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Angela_2</dc:creator>
  <cp:lastModifiedBy>Angela_2</cp:lastModifiedBy>
  <cp:revision>1</cp:revision>
  <dcterms:created xsi:type="dcterms:W3CDTF">2012-01-31T19:11:00Z</dcterms:created>
  <dcterms:modified xsi:type="dcterms:W3CDTF">2012-01-31T19:50:00Z</dcterms:modified>
</cp:coreProperties>
</file>